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F8CE" w14:textId="3AB21DEA" w:rsidR="00E96E5C" w:rsidRPr="003B7E0C" w:rsidRDefault="00E96E5C" w:rsidP="00632620">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C667EE" w:rsidRPr="00C667EE">
        <w:rPr>
          <w:b/>
          <w:i/>
          <w:noProof/>
          <w:sz w:val="28"/>
        </w:rPr>
        <w:t>R5-231147</w:t>
      </w:r>
    </w:p>
    <w:p w14:paraId="287BF491" w14:textId="298D57CC" w:rsidR="00E96E5C" w:rsidRPr="003B7E0C" w:rsidRDefault="00C667EE" w:rsidP="00E96E5C">
      <w:pPr>
        <w:keepNext/>
        <w:keepLines/>
        <w:spacing w:after="0"/>
        <w:rPr>
          <w:rFonts w:ascii="Arial" w:hAnsi="Arial"/>
          <w:b/>
          <w:bCs/>
          <w:sz w:val="24"/>
          <w:szCs w:val="24"/>
        </w:rPr>
      </w:pPr>
      <w:r w:rsidRPr="00C667EE">
        <w:rPr>
          <w:rFonts w:ascii="Arial" w:hAnsi="Arial"/>
          <w:b/>
          <w:bCs/>
          <w:sz w:val="24"/>
          <w:szCs w:val="24"/>
        </w:rPr>
        <w:t>Athens, February 27 - March 3</w:t>
      </w:r>
      <w:proofErr w:type="gramStart"/>
      <w:r w:rsidRPr="00C667EE">
        <w:rPr>
          <w:rFonts w:ascii="Arial" w:hAnsi="Arial"/>
          <w:b/>
          <w:bCs/>
          <w:sz w:val="24"/>
          <w:szCs w:val="24"/>
        </w:rPr>
        <w:t xml:space="preserve"> 2023</w:t>
      </w:r>
      <w:proofErr w:type="gramEnd"/>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2C25EF" w:rsidRDefault="00276ADB">
            <w:pPr>
              <w:pStyle w:val="CRCoverPage"/>
              <w:spacing w:after="0"/>
              <w:jc w:val="right"/>
              <w:rPr>
                <w:i/>
                <w:noProof/>
              </w:rPr>
            </w:pPr>
            <w:r w:rsidRPr="002C25EF">
              <w:rPr>
                <w:i/>
                <w:noProof/>
                <w:sz w:val="14"/>
              </w:rPr>
              <w:t>CR-Form-v12.2</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C667EE" w:rsidRDefault="00891F7C">
            <w:pPr>
              <w:pStyle w:val="CRCoverPage"/>
              <w:spacing w:after="0"/>
              <w:jc w:val="right"/>
              <w:rPr>
                <w:b/>
                <w:noProof/>
                <w:sz w:val="28"/>
              </w:rPr>
            </w:pPr>
            <w:r w:rsidRPr="00C667EE">
              <w:rPr>
                <w:b/>
                <w:sz w:val="28"/>
              </w:rPr>
              <w:t>38.903</w:t>
            </w:r>
          </w:p>
        </w:tc>
        <w:tc>
          <w:tcPr>
            <w:tcW w:w="709" w:type="dxa"/>
            <w:hideMark/>
          </w:tcPr>
          <w:p w14:paraId="3A76E7AE" w14:textId="77777777" w:rsidR="00276ADB" w:rsidRPr="00C667EE" w:rsidRDefault="00276ADB">
            <w:pPr>
              <w:pStyle w:val="CRCoverPage"/>
              <w:spacing w:after="0"/>
              <w:jc w:val="center"/>
              <w:rPr>
                <w:b/>
                <w:noProof/>
                <w:sz w:val="28"/>
              </w:rPr>
            </w:pPr>
            <w:r w:rsidRPr="00C667EE">
              <w:rPr>
                <w:b/>
                <w:noProof/>
                <w:sz w:val="28"/>
              </w:rPr>
              <w:t>CR</w:t>
            </w:r>
          </w:p>
        </w:tc>
        <w:tc>
          <w:tcPr>
            <w:tcW w:w="1276" w:type="dxa"/>
            <w:shd w:val="pct30" w:color="FFFF00" w:fill="auto"/>
            <w:hideMark/>
          </w:tcPr>
          <w:p w14:paraId="7EA2D9D8" w14:textId="2E6E06CD" w:rsidR="00276ADB" w:rsidRPr="00C667EE" w:rsidRDefault="00C667EE">
            <w:pPr>
              <w:pStyle w:val="CRCoverPage"/>
              <w:spacing w:after="0"/>
              <w:rPr>
                <w:b/>
                <w:noProof/>
                <w:sz w:val="28"/>
              </w:rPr>
            </w:pPr>
            <w:r w:rsidRPr="00C667EE">
              <w:rPr>
                <w:b/>
                <w:sz w:val="28"/>
              </w:rPr>
              <w:t>0499</w:t>
            </w:r>
          </w:p>
        </w:tc>
        <w:tc>
          <w:tcPr>
            <w:tcW w:w="709" w:type="dxa"/>
            <w:hideMark/>
          </w:tcPr>
          <w:p w14:paraId="488C394A" w14:textId="77777777" w:rsidR="00276ADB" w:rsidRPr="00C667EE" w:rsidRDefault="00276ADB">
            <w:pPr>
              <w:pStyle w:val="CRCoverPage"/>
              <w:tabs>
                <w:tab w:val="right" w:pos="625"/>
              </w:tabs>
              <w:spacing w:after="0"/>
              <w:jc w:val="center"/>
              <w:rPr>
                <w:b/>
                <w:noProof/>
                <w:sz w:val="28"/>
              </w:rPr>
            </w:pPr>
            <w:r w:rsidRPr="00C667EE">
              <w:rPr>
                <w:b/>
                <w:bCs/>
                <w:noProof/>
                <w:sz w:val="28"/>
              </w:rPr>
              <w:t>rev</w:t>
            </w:r>
          </w:p>
        </w:tc>
        <w:tc>
          <w:tcPr>
            <w:tcW w:w="992" w:type="dxa"/>
            <w:shd w:val="pct30" w:color="FFFF00" w:fill="auto"/>
            <w:hideMark/>
          </w:tcPr>
          <w:p w14:paraId="467EB59B" w14:textId="05B03667" w:rsidR="00276ADB" w:rsidRPr="00C667EE" w:rsidRDefault="00E309EE">
            <w:pPr>
              <w:pStyle w:val="CRCoverPage"/>
              <w:spacing w:after="0"/>
              <w:jc w:val="center"/>
              <w:rPr>
                <w:b/>
                <w:noProof/>
                <w:sz w:val="28"/>
              </w:rPr>
            </w:pPr>
            <w:r w:rsidRPr="00C667EE">
              <w:rPr>
                <w:b/>
                <w:noProof/>
                <w:sz w:val="28"/>
              </w:rPr>
              <w:t>-</w:t>
            </w:r>
          </w:p>
        </w:tc>
        <w:tc>
          <w:tcPr>
            <w:tcW w:w="2410" w:type="dxa"/>
            <w:hideMark/>
          </w:tcPr>
          <w:p w14:paraId="0609E077" w14:textId="77777777" w:rsidR="00276ADB" w:rsidRPr="00C667EE" w:rsidRDefault="00276ADB">
            <w:pPr>
              <w:pStyle w:val="CRCoverPage"/>
              <w:tabs>
                <w:tab w:val="right" w:pos="1825"/>
              </w:tabs>
              <w:spacing w:after="0"/>
              <w:jc w:val="center"/>
              <w:rPr>
                <w:b/>
                <w:noProof/>
                <w:sz w:val="28"/>
              </w:rPr>
            </w:pPr>
            <w:r w:rsidRPr="00C667EE">
              <w:rPr>
                <w:b/>
                <w:noProof/>
                <w:sz w:val="28"/>
                <w:szCs w:val="28"/>
              </w:rPr>
              <w:t>Current version:</w:t>
            </w:r>
          </w:p>
        </w:tc>
        <w:tc>
          <w:tcPr>
            <w:tcW w:w="1701" w:type="dxa"/>
            <w:shd w:val="pct30" w:color="FFFF00" w:fill="auto"/>
            <w:hideMark/>
          </w:tcPr>
          <w:p w14:paraId="43F4F0F3" w14:textId="79998060" w:rsidR="00276ADB" w:rsidRPr="00C667EE" w:rsidRDefault="009221EF">
            <w:pPr>
              <w:pStyle w:val="CRCoverPage"/>
              <w:spacing w:after="0"/>
              <w:jc w:val="center"/>
              <w:rPr>
                <w:b/>
                <w:noProof/>
                <w:sz w:val="28"/>
              </w:rPr>
            </w:pPr>
            <w:r w:rsidRPr="00C667EE">
              <w:rPr>
                <w:b/>
                <w:sz w:val="28"/>
              </w:rPr>
              <w:t>17.0.0</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9"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0"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2D2A3610" w:rsidR="00276ADB" w:rsidRPr="002C25EF" w:rsidRDefault="005D055E">
            <w:pPr>
              <w:pStyle w:val="CRCoverPage"/>
              <w:spacing w:after="0"/>
              <w:ind w:left="100"/>
              <w:rPr>
                <w:noProof/>
              </w:rPr>
            </w:pPr>
            <w:r w:rsidRPr="005D055E">
              <w:t>TT analysis for Idle mode Inter-RAT CA/DC measurement test case 6.6.15.1</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2C25EF" w:rsidRDefault="00512464">
            <w:pPr>
              <w:pStyle w:val="CRCoverPage"/>
              <w:spacing w:after="0"/>
              <w:ind w:left="100"/>
              <w:rPr>
                <w:noProof/>
              </w:rPr>
            </w:pPr>
            <w:r>
              <w:fldChar w:fldCharType="begin"/>
            </w:r>
            <w:r>
              <w:instrText xml:space="preserve"> DOCPROPERTY  SourceIfWg  \* MERGEFORMAT </w:instrText>
            </w:r>
            <w:r>
              <w:fldChar w:fldCharType="separate"/>
            </w:r>
            <w:r w:rsidR="00276ADB" w:rsidRPr="002C25EF">
              <w:rPr>
                <w:noProof/>
              </w:rPr>
              <w:t>Ericsson</w:t>
            </w:r>
            <w:r>
              <w:rPr>
                <w:noProof/>
              </w:rPr>
              <w:fldChar w:fldCharType="end"/>
            </w:r>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512464">
            <w:pPr>
              <w:pStyle w:val="CRCoverPage"/>
              <w:spacing w:after="0"/>
              <w:ind w:left="100"/>
              <w:rPr>
                <w:noProof/>
              </w:rPr>
            </w:pPr>
            <w:r>
              <w:fldChar w:fldCharType="begin"/>
            </w:r>
            <w:r>
              <w:instrText xml:space="preserve"> DOCPROPERTY  SourceIfTsg  \* MERGEFORMAT </w:instrText>
            </w:r>
            <w:r>
              <w:fldChar w:fldCharType="separate"/>
            </w:r>
            <w:r w:rsidR="00276ADB" w:rsidRPr="002C25EF">
              <w:rPr>
                <w:noProof/>
              </w:rPr>
              <w:t>R5</w:t>
            </w:r>
            <w:r>
              <w:rPr>
                <w:noProof/>
              </w:rPr>
              <w:fldChar w:fldCharType="end"/>
            </w:r>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1B9ACA64" w:rsidR="00276ADB" w:rsidRPr="002C25EF" w:rsidRDefault="00131997">
            <w:pPr>
              <w:pStyle w:val="CRCoverPage"/>
              <w:spacing w:after="0"/>
              <w:ind w:left="100"/>
              <w:rPr>
                <w:noProof/>
              </w:rPr>
            </w:pPr>
            <w:r w:rsidRPr="002C25EF">
              <w:rPr>
                <w:noProof/>
              </w:rPr>
              <w:t>LTE_NR_DC_CA_enh-UEConTest</w:t>
            </w:r>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57276AF0" w:rsidR="00276ADB" w:rsidRPr="002C25EF" w:rsidRDefault="00512464">
            <w:pPr>
              <w:pStyle w:val="CRCoverPage"/>
              <w:spacing w:after="0"/>
              <w:ind w:left="100"/>
              <w:rPr>
                <w:noProof/>
              </w:rPr>
            </w:pPr>
            <w:r>
              <w:fldChar w:fldCharType="begin"/>
            </w:r>
            <w:r>
              <w:instrText xml:space="preserve"> DOCPROPERTY  ResDate  \* MERGEFORMAT </w:instrText>
            </w:r>
            <w:r>
              <w:fldChar w:fldCharType="separate"/>
            </w:r>
            <w:r w:rsidR="00DB529B" w:rsidRPr="00216160">
              <w:rPr>
                <w:lang w:eastAsia="fr-FR"/>
              </w:rPr>
              <w:fldChar w:fldCharType="begin"/>
            </w:r>
            <w:r w:rsidR="00DB529B" w:rsidRPr="00216160">
              <w:rPr>
                <w:lang w:eastAsia="fr-FR"/>
              </w:rPr>
              <w:instrText xml:space="preserve"> DOCPROPERTY  ResDate  \* MERGEFORMAT </w:instrText>
            </w:r>
            <w:r w:rsidR="00DB529B" w:rsidRPr="00216160">
              <w:rPr>
                <w:lang w:eastAsia="fr-FR"/>
              </w:rPr>
              <w:fldChar w:fldCharType="separate"/>
            </w:r>
            <w:r w:rsidR="00DB529B" w:rsidRPr="00216160">
              <w:rPr>
                <w:lang w:eastAsia="fr-FR"/>
              </w:rPr>
              <w:t>202</w:t>
            </w:r>
            <w:r w:rsidR="00DB529B">
              <w:rPr>
                <w:lang w:eastAsia="fr-FR"/>
              </w:rPr>
              <w:t>3</w:t>
            </w:r>
            <w:r w:rsidR="00DB529B" w:rsidRPr="00216160">
              <w:rPr>
                <w:lang w:eastAsia="fr-FR"/>
              </w:rPr>
              <w:t>-</w:t>
            </w:r>
            <w:r w:rsidR="00DB529B">
              <w:rPr>
                <w:lang w:eastAsia="fr-FR"/>
              </w:rPr>
              <w:t>0</w:t>
            </w:r>
            <w:r w:rsidR="00DB529B" w:rsidRPr="00216160">
              <w:rPr>
                <w:lang w:eastAsia="fr-FR"/>
              </w:rPr>
              <w:t>1-</w:t>
            </w:r>
            <w:r w:rsidR="00DB529B">
              <w:rPr>
                <w:lang w:eastAsia="fr-FR"/>
              </w:rPr>
              <w:t>25</w:t>
            </w:r>
            <w:r w:rsidR="00DB529B" w:rsidRPr="00216160">
              <w:rPr>
                <w:lang w:eastAsia="fr-FR"/>
              </w:rPr>
              <w:fldChar w:fldCharType="end"/>
            </w:r>
            <w:r>
              <w:rPr>
                <w:lang w:eastAsia="fr-FR"/>
              </w:rPr>
              <w:fldChar w:fldCharType="end"/>
            </w:r>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512464">
            <w:pPr>
              <w:pStyle w:val="CRCoverPage"/>
              <w:spacing w:after="0"/>
              <w:ind w:left="100" w:right="-609"/>
              <w:rPr>
                <w:b/>
                <w:noProof/>
              </w:rPr>
            </w:pPr>
            <w:r>
              <w:fldChar w:fldCharType="begin"/>
            </w:r>
            <w:r>
              <w:instrText xml:space="preserve"> DOCPROPERTY  Cat  \* MERGEFORMAT </w:instrText>
            </w:r>
            <w:r>
              <w:fldChar w:fldCharType="separate"/>
            </w:r>
            <w:r w:rsidR="00276ADB" w:rsidRPr="002C25EF">
              <w:rPr>
                <w:b/>
                <w:noProof/>
              </w:rPr>
              <w:t>F</w:t>
            </w:r>
            <w:r>
              <w:rPr>
                <w:b/>
                <w:noProof/>
              </w:rPr>
              <w:fldChar w:fldCharType="end"/>
            </w:r>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1DD77A7D" w:rsidR="00276ADB" w:rsidRPr="002C25EF" w:rsidRDefault="00891F7C">
            <w:pPr>
              <w:pStyle w:val="CRCoverPage"/>
              <w:spacing w:after="0"/>
              <w:ind w:left="100"/>
              <w:rPr>
                <w:noProof/>
              </w:rPr>
            </w:pPr>
            <w:r w:rsidRPr="002C25EF">
              <w:t>Rel-1</w:t>
            </w:r>
            <w:r w:rsidR="009221EF">
              <w:t>7</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1"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Rel-16</w:t>
            </w:r>
            <w:r w:rsidRPr="002C25EF">
              <w:rPr>
                <w:i/>
                <w:noProof/>
                <w:sz w:val="18"/>
              </w:rPr>
              <w:tab/>
              <w:t>(Release 16)</w:t>
            </w:r>
            <w:r w:rsidRPr="002C25EF">
              <w:rPr>
                <w:i/>
                <w:noProof/>
                <w:sz w:val="18"/>
              </w:rPr>
              <w:br/>
              <w:t>Rel-17</w:t>
            </w:r>
            <w:r w:rsidRPr="002C25EF">
              <w:rPr>
                <w:i/>
                <w:noProof/>
                <w:sz w:val="18"/>
              </w:rPr>
              <w:tab/>
              <w:t>(Release 17)</w:t>
            </w:r>
            <w:r w:rsidRPr="002C25EF">
              <w:rPr>
                <w:i/>
                <w:noProof/>
                <w:sz w:val="18"/>
              </w:rPr>
              <w:br/>
              <w:t>Rel-18</w:t>
            </w:r>
            <w:r w:rsidRPr="002C25EF">
              <w:rPr>
                <w:i/>
                <w:noProof/>
                <w:sz w:val="18"/>
              </w:rPr>
              <w:tab/>
              <w:t>(Release 18)</w:t>
            </w:r>
            <w:r w:rsidRPr="002C25EF">
              <w:rPr>
                <w:i/>
                <w:noProof/>
                <w:sz w:val="18"/>
              </w:rPr>
              <w:br/>
              <w:t>Rel-19</w:t>
            </w:r>
            <w:r w:rsidRPr="002C25EF">
              <w:rPr>
                <w:i/>
                <w:noProof/>
                <w:sz w:val="18"/>
              </w:rPr>
              <w:tab/>
              <w:t>(Release 19)</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B5AACE9" w:rsidR="00276ADB" w:rsidRPr="002C25EF" w:rsidRDefault="00740927" w:rsidP="00276ADB">
            <w:pPr>
              <w:pStyle w:val="CRCoverPage"/>
              <w:spacing w:after="0"/>
              <w:ind w:left="100"/>
              <w:rPr>
                <w:noProof/>
              </w:rPr>
            </w:pPr>
            <w:r w:rsidRPr="002C25EF">
              <w:rPr>
                <w:noProof/>
              </w:rPr>
              <w:t xml:space="preserve">RRM </w:t>
            </w:r>
            <w:r w:rsidR="00F678E1" w:rsidRPr="002C25EF">
              <w:rPr>
                <w:noProof/>
              </w:rPr>
              <w:t>CA_DC</w:t>
            </w:r>
            <w:r w:rsidRPr="002C25EF">
              <w:rPr>
                <w:noProof/>
              </w:rPr>
              <w:t xml:space="preserve"> test case need a TT analysis to verify that the test case parameters are feasible given the TE MU and the test case will not unfairly fail a good UE.</w:t>
            </w:r>
            <w:r w:rsidR="00891F7C" w:rsidRPr="002C25EF">
              <w:rPr>
                <w:noProof/>
              </w:rPr>
              <w:t xml:space="preserve"> </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6B2E19" w14:textId="710A93BF" w:rsidR="00276ADB" w:rsidRPr="002C25EF" w:rsidRDefault="00276ADB" w:rsidP="00276ADB">
            <w:pPr>
              <w:pStyle w:val="Heading2"/>
              <w:ind w:left="0" w:firstLine="0"/>
              <w:rPr>
                <w:rFonts w:eastAsia="??"/>
                <w:sz w:val="20"/>
                <w:szCs w:val="32"/>
              </w:rPr>
            </w:pPr>
            <w:r w:rsidRPr="002C25EF">
              <w:rPr>
                <w:rFonts w:eastAsia="??"/>
                <w:sz w:val="20"/>
                <w:szCs w:val="32"/>
              </w:rPr>
              <w:t>Add the following attached .zip file to TR 38.903:</w:t>
            </w:r>
          </w:p>
          <w:p w14:paraId="330B11EB" w14:textId="27B0C8D2" w:rsidR="00276ADB" w:rsidRPr="002C25EF" w:rsidRDefault="00276ADB" w:rsidP="00276ADB">
            <w:pPr>
              <w:pStyle w:val="CRCoverPage"/>
              <w:spacing w:after="0"/>
              <w:ind w:left="100"/>
              <w:rPr>
                <w:noProof/>
              </w:rPr>
            </w:pPr>
            <w:r w:rsidRPr="002C25EF">
              <w:rPr>
                <w:rFonts w:eastAsia="??"/>
                <w:szCs w:val="32"/>
              </w:rPr>
              <w:t>“</w:t>
            </w:r>
            <w:r w:rsidR="005D01E0" w:rsidRPr="002C25EF">
              <w:rPr>
                <w:rFonts w:eastAsia="??"/>
                <w:szCs w:val="32"/>
              </w:rPr>
              <w:t>38.533 6.6.</w:t>
            </w:r>
            <w:r w:rsidR="002B7D73" w:rsidRPr="002C25EF">
              <w:rPr>
                <w:rFonts w:eastAsia="??"/>
                <w:szCs w:val="32"/>
              </w:rPr>
              <w:t>15</w:t>
            </w:r>
            <w:r w:rsidR="005D01E0" w:rsidRPr="002C25EF">
              <w:rPr>
                <w:rFonts w:eastAsia="??"/>
                <w:szCs w:val="32"/>
              </w:rPr>
              <w:t>.1 TT</w:t>
            </w:r>
            <w:r w:rsidRPr="002C25EF">
              <w:rPr>
                <w:rFonts w:eastAsia="??"/>
                <w:szCs w:val="32"/>
              </w:rPr>
              <w:t>”</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2C25EF" w:rsidRDefault="00D42C77" w:rsidP="00276ADB">
            <w:pPr>
              <w:pStyle w:val="CRCoverPage"/>
              <w:spacing w:after="0"/>
              <w:ind w:left="100"/>
              <w:rPr>
                <w:noProof/>
              </w:rPr>
            </w:pPr>
            <w:r w:rsidRPr="002C25EF">
              <w:rPr>
                <w:noProof/>
              </w:rPr>
              <w:t xml:space="preserve">TT </w:t>
            </w:r>
            <w:r w:rsidR="00F211D7" w:rsidRPr="002C25EF">
              <w:rPr>
                <w:noProof/>
              </w:rPr>
              <w:t>will not be recorded.</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6B1D1E9B" w:rsidR="00740224" w:rsidRPr="00C667EE" w:rsidRDefault="001B6183" w:rsidP="00771F63">
            <w:pPr>
              <w:pStyle w:val="CRCoverPage"/>
              <w:spacing w:after="0"/>
              <w:ind w:left="100"/>
              <w:rPr>
                <w:noProof/>
                <w:highlight w:val="yellow"/>
              </w:rPr>
            </w:pPr>
            <w:r w:rsidRPr="00216160">
              <w:rPr>
                <w:noProof/>
              </w:rPr>
              <w:t>8</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108FB4FF" w14:textId="77777777" w:rsidR="004F1549" w:rsidRDefault="00D640B6" w:rsidP="004F1549">
            <w:pPr>
              <w:pStyle w:val="CRCoverPage"/>
              <w:spacing w:after="0"/>
              <w:ind w:left="100"/>
              <w:rPr>
                <w:noProof/>
              </w:rPr>
            </w:pPr>
            <w:r w:rsidRPr="00216160">
              <w:rPr>
                <w:noProof/>
              </w:rPr>
              <w:t>RAN4 dependant</w:t>
            </w:r>
            <w:r w:rsidR="004F1549">
              <w:rPr>
                <w:noProof/>
              </w:rPr>
              <w:t xml:space="preserve">. </w:t>
            </w:r>
            <w:r w:rsidR="004F1549">
              <w:rPr>
                <w:noProof/>
              </w:rPr>
              <w:t>Add the following attached .zip file to TR 38.903:</w:t>
            </w:r>
          </w:p>
          <w:p w14:paraId="3AEB6E84" w14:textId="0903AAE6" w:rsidR="00F5788B" w:rsidRPr="00D640B6" w:rsidRDefault="004F1549" w:rsidP="004F1549">
            <w:pPr>
              <w:pStyle w:val="CRCoverPage"/>
              <w:spacing w:after="0"/>
              <w:ind w:left="100"/>
              <w:rPr>
                <w:b/>
                <w:bCs/>
                <w:noProof/>
              </w:rPr>
            </w:pPr>
            <w:r>
              <w:rPr>
                <w:noProof/>
              </w:rPr>
              <w:t>“38.533 8.2.2.1 TT”</w:t>
            </w:r>
            <w:r w:rsidR="00A0754A">
              <w:rPr>
                <w:noProof/>
              </w:rPr>
              <w:t xml:space="preserve">. Grouping table correction in </w:t>
            </w:r>
            <w:r w:rsidR="00A0754A" w:rsidRPr="00A0754A">
              <w:rPr>
                <w:noProof/>
              </w:rPr>
              <w:t>R5-231148</w:t>
            </w:r>
            <w:r w:rsidR="00A0754A">
              <w:rPr>
                <w:noProof/>
              </w:rPr>
              <w:t>.</w:t>
            </w: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2C25EF" w:rsidRDefault="00740224" w:rsidP="00771F63">
            <w:pPr>
              <w:pStyle w:val="CRCoverPage"/>
              <w:spacing w:after="0"/>
              <w:ind w:left="100"/>
              <w:rPr>
                <w:noProof/>
              </w:rPr>
            </w:pPr>
          </w:p>
        </w:tc>
      </w:tr>
    </w:tbl>
    <w:p w14:paraId="4B2DAAF6" w14:textId="77777777" w:rsidR="00740224" w:rsidRPr="002C25EF" w:rsidRDefault="00740224" w:rsidP="00740224">
      <w:pPr>
        <w:pStyle w:val="CRCoverPage"/>
        <w:spacing w:after="0"/>
        <w:rPr>
          <w:noProof/>
          <w:sz w:val="8"/>
          <w:szCs w:val="8"/>
        </w:rPr>
      </w:pPr>
    </w:p>
    <w:p w14:paraId="1557EA72" w14:textId="77777777" w:rsidR="001E41F3" w:rsidRPr="002C25EF" w:rsidRDefault="001E41F3">
      <w:pPr>
        <w:rPr>
          <w:noProof/>
        </w:rPr>
        <w:sectPr w:rsidR="001E41F3" w:rsidRPr="002C25EF">
          <w:headerReference w:type="even" r:id="rId12"/>
          <w:footnotePr>
            <w:numRestart w:val="eachSect"/>
          </w:footnotePr>
          <w:pgSz w:w="11907" w:h="16840" w:code="9"/>
          <w:pgMar w:top="1418" w:right="1134" w:bottom="1134" w:left="1134" w:header="680" w:footer="567" w:gutter="0"/>
          <w:cols w:space="720"/>
        </w:sectPr>
      </w:pPr>
    </w:p>
    <w:p w14:paraId="0264055A" w14:textId="37EC0DE4" w:rsidR="00776AD4" w:rsidRPr="002C25EF" w:rsidRDefault="00EE2C6F" w:rsidP="008C1B57">
      <w:pPr>
        <w:pStyle w:val="Heading3"/>
        <w:rPr>
          <w:noProof/>
          <w:color w:val="548DD4" w:themeColor="text2" w:themeTint="99"/>
        </w:rPr>
      </w:pPr>
      <w:r w:rsidRPr="002C25EF">
        <w:rPr>
          <w:noProof/>
          <w:color w:val="548DD4" w:themeColor="text2" w:themeTint="99"/>
        </w:rPr>
        <w:lastRenderedPageBreak/>
        <w:t>///Start of change</w:t>
      </w:r>
    </w:p>
    <w:p w14:paraId="21A88B53" w14:textId="77777777" w:rsidR="003948DB" w:rsidRPr="002C25EF" w:rsidRDefault="003948DB" w:rsidP="003948DB">
      <w:pPr>
        <w:pStyle w:val="Heading2"/>
        <w:ind w:left="0" w:firstLine="0"/>
        <w:rPr>
          <w:rFonts w:eastAsia="??"/>
          <w:sz w:val="20"/>
          <w:szCs w:val="32"/>
        </w:rPr>
      </w:pPr>
      <w:r w:rsidRPr="002C25EF">
        <w:rPr>
          <w:rFonts w:eastAsia="??"/>
          <w:sz w:val="20"/>
          <w:szCs w:val="32"/>
        </w:rPr>
        <w:t>Add the following attached .zip file to TR 38.903:</w:t>
      </w:r>
    </w:p>
    <w:p w14:paraId="0C3B0246" w14:textId="476C8AF1" w:rsidR="003948DB" w:rsidRPr="002C25EF" w:rsidRDefault="00E06366" w:rsidP="003948DB">
      <w:pPr>
        <w:pStyle w:val="Heading3"/>
        <w:rPr>
          <w:rFonts w:eastAsia="??"/>
          <w:sz w:val="20"/>
          <w:szCs w:val="32"/>
        </w:rPr>
      </w:pPr>
      <w:r w:rsidRPr="002C25EF">
        <w:rPr>
          <w:rFonts w:eastAsia="??"/>
          <w:sz w:val="20"/>
          <w:szCs w:val="32"/>
        </w:rPr>
        <w:t>“38.533 6.6.</w:t>
      </w:r>
      <w:r w:rsidR="00493700" w:rsidRPr="002C25EF">
        <w:rPr>
          <w:rFonts w:eastAsia="??"/>
          <w:sz w:val="20"/>
          <w:szCs w:val="32"/>
        </w:rPr>
        <w:t>15</w:t>
      </w:r>
      <w:r w:rsidRPr="002C25EF">
        <w:rPr>
          <w:rFonts w:eastAsia="??"/>
          <w:sz w:val="20"/>
          <w:szCs w:val="32"/>
        </w:rPr>
        <w:t>.1 TT”</w:t>
      </w:r>
    </w:p>
    <w:p w14:paraId="02683A32" w14:textId="5BE5D4D9" w:rsidR="00B24F58" w:rsidRPr="00EE157E" w:rsidRDefault="009205F8" w:rsidP="003948DB">
      <w:pPr>
        <w:pStyle w:val="Heading3"/>
        <w:rPr>
          <w:noProof/>
          <w:color w:val="548DD4" w:themeColor="text2" w:themeTint="99"/>
        </w:rPr>
      </w:pPr>
      <w:r w:rsidRPr="002C25EF">
        <w:rPr>
          <w:noProof/>
          <w:color w:val="548DD4" w:themeColor="text2" w:themeTint="99"/>
        </w:rPr>
        <w:t>///End of change</w:t>
      </w:r>
    </w:p>
    <w:sectPr w:rsidR="00B24F58" w:rsidRPr="00EE15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65418" w14:textId="77777777" w:rsidR="000D549C" w:rsidRDefault="000D549C">
      <w:r>
        <w:separator/>
      </w:r>
    </w:p>
  </w:endnote>
  <w:endnote w:type="continuationSeparator" w:id="0">
    <w:p w14:paraId="2CC5AA18" w14:textId="77777777" w:rsidR="000D549C" w:rsidRDefault="000D5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12A9D" w14:textId="77777777" w:rsidR="000D549C" w:rsidRDefault="000D549C">
      <w:r>
        <w:separator/>
      </w:r>
    </w:p>
  </w:footnote>
  <w:footnote w:type="continuationSeparator" w:id="0">
    <w:p w14:paraId="2FEDE0CC" w14:textId="77777777" w:rsidR="000D549C" w:rsidRDefault="000D5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894208">
    <w:abstractNumId w:val="31"/>
  </w:num>
  <w:num w:numId="2" w16cid:durableId="549344831">
    <w:abstractNumId w:val="12"/>
  </w:num>
  <w:num w:numId="3" w16cid:durableId="1735546241">
    <w:abstractNumId w:val="18"/>
  </w:num>
  <w:num w:numId="4" w16cid:durableId="797644217">
    <w:abstractNumId w:val="14"/>
  </w:num>
  <w:num w:numId="5" w16cid:durableId="332413714">
    <w:abstractNumId w:val="20"/>
  </w:num>
  <w:num w:numId="6" w16cid:durableId="1016613390">
    <w:abstractNumId w:val="3"/>
  </w:num>
  <w:num w:numId="7" w16cid:durableId="1980913866">
    <w:abstractNumId w:val="32"/>
  </w:num>
  <w:num w:numId="8" w16cid:durableId="1952978449">
    <w:abstractNumId w:val="25"/>
  </w:num>
  <w:num w:numId="9" w16cid:durableId="1776559620">
    <w:abstractNumId w:val="19"/>
  </w:num>
  <w:num w:numId="10" w16cid:durableId="1546796972">
    <w:abstractNumId w:val="24"/>
  </w:num>
  <w:num w:numId="11" w16cid:durableId="1362240661">
    <w:abstractNumId w:val="28"/>
  </w:num>
  <w:num w:numId="12" w16cid:durableId="1297638513">
    <w:abstractNumId w:val="6"/>
  </w:num>
  <w:num w:numId="13" w16cid:durableId="479689190">
    <w:abstractNumId w:val="23"/>
  </w:num>
  <w:num w:numId="14" w16cid:durableId="525020732">
    <w:abstractNumId w:val="22"/>
  </w:num>
  <w:num w:numId="15" w16cid:durableId="14775918">
    <w:abstractNumId w:val="2"/>
  </w:num>
  <w:num w:numId="16" w16cid:durableId="1654794108">
    <w:abstractNumId w:val="5"/>
  </w:num>
  <w:num w:numId="17" w16cid:durableId="1763647365">
    <w:abstractNumId w:val="0"/>
  </w:num>
  <w:num w:numId="18" w16cid:durableId="1223374104">
    <w:abstractNumId w:val="4"/>
  </w:num>
  <w:num w:numId="19" w16cid:durableId="1170221609">
    <w:abstractNumId w:val="17"/>
  </w:num>
  <w:num w:numId="20" w16cid:durableId="980306722">
    <w:abstractNumId w:val="11"/>
  </w:num>
  <w:num w:numId="21" w16cid:durableId="1277718175">
    <w:abstractNumId w:val="27"/>
  </w:num>
  <w:num w:numId="22" w16cid:durableId="1042904264">
    <w:abstractNumId w:val="33"/>
  </w:num>
  <w:num w:numId="23" w16cid:durableId="622543256">
    <w:abstractNumId w:val="34"/>
  </w:num>
  <w:num w:numId="24" w16cid:durableId="1915554041">
    <w:abstractNumId w:val="13"/>
  </w:num>
  <w:num w:numId="25" w16cid:durableId="267082408">
    <w:abstractNumId w:val="16"/>
  </w:num>
  <w:num w:numId="26" w16cid:durableId="343363365">
    <w:abstractNumId w:val="9"/>
  </w:num>
  <w:num w:numId="27" w16cid:durableId="315719458">
    <w:abstractNumId w:val="26"/>
  </w:num>
  <w:num w:numId="28" w16cid:durableId="1958175911">
    <w:abstractNumId w:val="30"/>
  </w:num>
  <w:num w:numId="29" w16cid:durableId="1002007281">
    <w:abstractNumId w:val="15"/>
  </w:num>
  <w:num w:numId="30" w16cid:durableId="517474215">
    <w:abstractNumId w:val="8"/>
  </w:num>
  <w:num w:numId="31" w16cid:durableId="185094921">
    <w:abstractNumId w:val="21"/>
  </w:num>
  <w:num w:numId="32" w16cid:durableId="1096174532">
    <w:abstractNumId w:val="10"/>
  </w:num>
  <w:num w:numId="33" w16cid:durableId="943071142">
    <w:abstractNumId w:val="1"/>
  </w:num>
  <w:num w:numId="34" w16cid:durableId="1843935205">
    <w:abstractNumId w:val="7"/>
  </w:num>
  <w:num w:numId="35" w16cid:durableId="199245511">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4156"/>
    <w:rsid w:val="0009412C"/>
    <w:rsid w:val="000A3002"/>
    <w:rsid w:val="000A6394"/>
    <w:rsid w:val="000B6809"/>
    <w:rsid w:val="000B7FED"/>
    <w:rsid w:val="000C038A"/>
    <w:rsid w:val="000C6598"/>
    <w:rsid w:val="000D44B3"/>
    <w:rsid w:val="000D549C"/>
    <w:rsid w:val="000E7833"/>
    <w:rsid w:val="000E7E40"/>
    <w:rsid w:val="000F1059"/>
    <w:rsid w:val="000F413C"/>
    <w:rsid w:val="000F6F3C"/>
    <w:rsid w:val="00100C9C"/>
    <w:rsid w:val="00106C37"/>
    <w:rsid w:val="001077F8"/>
    <w:rsid w:val="001151D2"/>
    <w:rsid w:val="00121649"/>
    <w:rsid w:val="001257D6"/>
    <w:rsid w:val="00131997"/>
    <w:rsid w:val="0014315F"/>
    <w:rsid w:val="00144041"/>
    <w:rsid w:val="00145D43"/>
    <w:rsid w:val="0014652B"/>
    <w:rsid w:val="0015125B"/>
    <w:rsid w:val="0017520F"/>
    <w:rsid w:val="00191838"/>
    <w:rsid w:val="00192C46"/>
    <w:rsid w:val="00193CE6"/>
    <w:rsid w:val="001A08B3"/>
    <w:rsid w:val="001A6666"/>
    <w:rsid w:val="001A6F2D"/>
    <w:rsid w:val="001A7B60"/>
    <w:rsid w:val="001B24AB"/>
    <w:rsid w:val="001B52F0"/>
    <w:rsid w:val="001B6183"/>
    <w:rsid w:val="001B7A65"/>
    <w:rsid w:val="001C5216"/>
    <w:rsid w:val="001D54E6"/>
    <w:rsid w:val="001E41F3"/>
    <w:rsid w:val="0020720E"/>
    <w:rsid w:val="00221A08"/>
    <w:rsid w:val="002322BD"/>
    <w:rsid w:val="00250D2A"/>
    <w:rsid w:val="00257B01"/>
    <w:rsid w:val="0026004D"/>
    <w:rsid w:val="00263AF8"/>
    <w:rsid w:val="002640DD"/>
    <w:rsid w:val="0027520A"/>
    <w:rsid w:val="00275D12"/>
    <w:rsid w:val="00276ADB"/>
    <w:rsid w:val="00284FEB"/>
    <w:rsid w:val="002860C4"/>
    <w:rsid w:val="0029073F"/>
    <w:rsid w:val="00291C09"/>
    <w:rsid w:val="002A28F1"/>
    <w:rsid w:val="002B5741"/>
    <w:rsid w:val="002B7D73"/>
    <w:rsid w:val="002C25EF"/>
    <w:rsid w:val="002C5527"/>
    <w:rsid w:val="002C5C83"/>
    <w:rsid w:val="002E472E"/>
    <w:rsid w:val="002F025A"/>
    <w:rsid w:val="002F04C3"/>
    <w:rsid w:val="002F288D"/>
    <w:rsid w:val="002F6D11"/>
    <w:rsid w:val="002F7056"/>
    <w:rsid w:val="0030163A"/>
    <w:rsid w:val="00305409"/>
    <w:rsid w:val="0031176B"/>
    <w:rsid w:val="003310E7"/>
    <w:rsid w:val="0034105E"/>
    <w:rsid w:val="00343356"/>
    <w:rsid w:val="003445DA"/>
    <w:rsid w:val="003609EF"/>
    <w:rsid w:val="0036231A"/>
    <w:rsid w:val="00367987"/>
    <w:rsid w:val="00374DD4"/>
    <w:rsid w:val="00377343"/>
    <w:rsid w:val="00382805"/>
    <w:rsid w:val="00386314"/>
    <w:rsid w:val="003948DB"/>
    <w:rsid w:val="003A0421"/>
    <w:rsid w:val="003B2435"/>
    <w:rsid w:val="003D15D2"/>
    <w:rsid w:val="003D3F18"/>
    <w:rsid w:val="003E1A36"/>
    <w:rsid w:val="003E3A49"/>
    <w:rsid w:val="003F00C3"/>
    <w:rsid w:val="00407B2F"/>
    <w:rsid w:val="00410371"/>
    <w:rsid w:val="0041694B"/>
    <w:rsid w:val="004242F1"/>
    <w:rsid w:val="00476F88"/>
    <w:rsid w:val="00490EF0"/>
    <w:rsid w:val="00491EBD"/>
    <w:rsid w:val="00493700"/>
    <w:rsid w:val="004A1C0D"/>
    <w:rsid w:val="004B4294"/>
    <w:rsid w:val="004B75B7"/>
    <w:rsid w:val="004D4BA1"/>
    <w:rsid w:val="004F1549"/>
    <w:rsid w:val="004F6785"/>
    <w:rsid w:val="00512464"/>
    <w:rsid w:val="0051580D"/>
    <w:rsid w:val="00520278"/>
    <w:rsid w:val="005321AF"/>
    <w:rsid w:val="005330C0"/>
    <w:rsid w:val="00535DD8"/>
    <w:rsid w:val="00543C30"/>
    <w:rsid w:val="00547111"/>
    <w:rsid w:val="00567B1A"/>
    <w:rsid w:val="00592D74"/>
    <w:rsid w:val="00593853"/>
    <w:rsid w:val="005A18FA"/>
    <w:rsid w:val="005A631C"/>
    <w:rsid w:val="005A6DA8"/>
    <w:rsid w:val="005B15BC"/>
    <w:rsid w:val="005D01E0"/>
    <w:rsid w:val="005D055E"/>
    <w:rsid w:val="005D4F8A"/>
    <w:rsid w:val="005E2C44"/>
    <w:rsid w:val="005F1218"/>
    <w:rsid w:val="006046CB"/>
    <w:rsid w:val="00614965"/>
    <w:rsid w:val="00621188"/>
    <w:rsid w:val="006257ED"/>
    <w:rsid w:val="006314B6"/>
    <w:rsid w:val="0063771A"/>
    <w:rsid w:val="00640268"/>
    <w:rsid w:val="00641A22"/>
    <w:rsid w:val="006465C4"/>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19D"/>
    <w:rsid w:val="00707E24"/>
    <w:rsid w:val="00711691"/>
    <w:rsid w:val="00725E80"/>
    <w:rsid w:val="00740224"/>
    <w:rsid w:val="00740927"/>
    <w:rsid w:val="007419D8"/>
    <w:rsid w:val="0074630D"/>
    <w:rsid w:val="00746970"/>
    <w:rsid w:val="00747A3E"/>
    <w:rsid w:val="00750472"/>
    <w:rsid w:val="00752005"/>
    <w:rsid w:val="007574B4"/>
    <w:rsid w:val="00776AD4"/>
    <w:rsid w:val="00782361"/>
    <w:rsid w:val="007847E2"/>
    <w:rsid w:val="00792342"/>
    <w:rsid w:val="007977A8"/>
    <w:rsid w:val="007A5E58"/>
    <w:rsid w:val="007A6752"/>
    <w:rsid w:val="007B45EB"/>
    <w:rsid w:val="007B512A"/>
    <w:rsid w:val="007B7BC8"/>
    <w:rsid w:val="007C2097"/>
    <w:rsid w:val="007D6A07"/>
    <w:rsid w:val="007E46C0"/>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05F3"/>
    <w:rsid w:val="008B62C5"/>
    <w:rsid w:val="008B7A33"/>
    <w:rsid w:val="008C1B57"/>
    <w:rsid w:val="008C1FC8"/>
    <w:rsid w:val="008C44D1"/>
    <w:rsid w:val="008C697D"/>
    <w:rsid w:val="008D14E8"/>
    <w:rsid w:val="008F09C3"/>
    <w:rsid w:val="008F3789"/>
    <w:rsid w:val="008F686C"/>
    <w:rsid w:val="00903046"/>
    <w:rsid w:val="009148DE"/>
    <w:rsid w:val="009205F8"/>
    <w:rsid w:val="009221EF"/>
    <w:rsid w:val="009257BC"/>
    <w:rsid w:val="00941E30"/>
    <w:rsid w:val="0095421F"/>
    <w:rsid w:val="009777D9"/>
    <w:rsid w:val="00982D7A"/>
    <w:rsid w:val="00982EFF"/>
    <w:rsid w:val="00991B88"/>
    <w:rsid w:val="009A5753"/>
    <w:rsid w:val="009A579D"/>
    <w:rsid w:val="009A785A"/>
    <w:rsid w:val="009C175E"/>
    <w:rsid w:val="009D0966"/>
    <w:rsid w:val="009D4F80"/>
    <w:rsid w:val="009E3297"/>
    <w:rsid w:val="009F43F6"/>
    <w:rsid w:val="009F734F"/>
    <w:rsid w:val="00A0163D"/>
    <w:rsid w:val="00A0754A"/>
    <w:rsid w:val="00A246B6"/>
    <w:rsid w:val="00A3548D"/>
    <w:rsid w:val="00A47E70"/>
    <w:rsid w:val="00A50CF0"/>
    <w:rsid w:val="00A51E49"/>
    <w:rsid w:val="00A7104D"/>
    <w:rsid w:val="00A71B29"/>
    <w:rsid w:val="00A748FA"/>
    <w:rsid w:val="00A74978"/>
    <w:rsid w:val="00A7671C"/>
    <w:rsid w:val="00A9028B"/>
    <w:rsid w:val="00AA2CBC"/>
    <w:rsid w:val="00AC2614"/>
    <w:rsid w:val="00AC5820"/>
    <w:rsid w:val="00AD0600"/>
    <w:rsid w:val="00AD1CD8"/>
    <w:rsid w:val="00AE1B2E"/>
    <w:rsid w:val="00AE6DEE"/>
    <w:rsid w:val="00AF06C5"/>
    <w:rsid w:val="00AF08BC"/>
    <w:rsid w:val="00B0094E"/>
    <w:rsid w:val="00B00B2F"/>
    <w:rsid w:val="00B03A46"/>
    <w:rsid w:val="00B203DE"/>
    <w:rsid w:val="00B24F32"/>
    <w:rsid w:val="00B24F58"/>
    <w:rsid w:val="00B252BD"/>
    <w:rsid w:val="00B258BB"/>
    <w:rsid w:val="00B30528"/>
    <w:rsid w:val="00B4115E"/>
    <w:rsid w:val="00B5560B"/>
    <w:rsid w:val="00B625E2"/>
    <w:rsid w:val="00B67B97"/>
    <w:rsid w:val="00B74773"/>
    <w:rsid w:val="00B82F65"/>
    <w:rsid w:val="00B952EE"/>
    <w:rsid w:val="00B968C8"/>
    <w:rsid w:val="00BA3EC5"/>
    <w:rsid w:val="00BA51D9"/>
    <w:rsid w:val="00BA5AF9"/>
    <w:rsid w:val="00BB5DFC"/>
    <w:rsid w:val="00BC27E2"/>
    <w:rsid w:val="00BD279D"/>
    <w:rsid w:val="00BD6A90"/>
    <w:rsid w:val="00BD6BB8"/>
    <w:rsid w:val="00BD79B4"/>
    <w:rsid w:val="00BE1FC9"/>
    <w:rsid w:val="00BF7E02"/>
    <w:rsid w:val="00C007E0"/>
    <w:rsid w:val="00C11AAB"/>
    <w:rsid w:val="00C1607B"/>
    <w:rsid w:val="00C212BC"/>
    <w:rsid w:val="00C22401"/>
    <w:rsid w:val="00C249D0"/>
    <w:rsid w:val="00C35B3C"/>
    <w:rsid w:val="00C64628"/>
    <w:rsid w:val="00C65CCB"/>
    <w:rsid w:val="00C667EE"/>
    <w:rsid w:val="00C66BA2"/>
    <w:rsid w:val="00C7695A"/>
    <w:rsid w:val="00C8248E"/>
    <w:rsid w:val="00C85F1D"/>
    <w:rsid w:val="00C91B17"/>
    <w:rsid w:val="00C95985"/>
    <w:rsid w:val="00CB44AB"/>
    <w:rsid w:val="00CB76F3"/>
    <w:rsid w:val="00CC5026"/>
    <w:rsid w:val="00CC68D0"/>
    <w:rsid w:val="00CD427B"/>
    <w:rsid w:val="00CD4A62"/>
    <w:rsid w:val="00CE3E64"/>
    <w:rsid w:val="00CE4009"/>
    <w:rsid w:val="00CE4361"/>
    <w:rsid w:val="00CF473A"/>
    <w:rsid w:val="00CF4F11"/>
    <w:rsid w:val="00CF66E8"/>
    <w:rsid w:val="00D03F9A"/>
    <w:rsid w:val="00D0582D"/>
    <w:rsid w:val="00D06D51"/>
    <w:rsid w:val="00D07127"/>
    <w:rsid w:val="00D24991"/>
    <w:rsid w:val="00D42C77"/>
    <w:rsid w:val="00D44F06"/>
    <w:rsid w:val="00D50255"/>
    <w:rsid w:val="00D530F8"/>
    <w:rsid w:val="00D640B6"/>
    <w:rsid w:val="00D66520"/>
    <w:rsid w:val="00D765C8"/>
    <w:rsid w:val="00D97087"/>
    <w:rsid w:val="00DA456E"/>
    <w:rsid w:val="00DB529B"/>
    <w:rsid w:val="00DC3A07"/>
    <w:rsid w:val="00DC71B4"/>
    <w:rsid w:val="00DE34CF"/>
    <w:rsid w:val="00DE70F2"/>
    <w:rsid w:val="00DF0E5B"/>
    <w:rsid w:val="00E04CDD"/>
    <w:rsid w:val="00E06366"/>
    <w:rsid w:val="00E064E1"/>
    <w:rsid w:val="00E13F3D"/>
    <w:rsid w:val="00E16C7E"/>
    <w:rsid w:val="00E3070C"/>
    <w:rsid w:val="00E309EE"/>
    <w:rsid w:val="00E34898"/>
    <w:rsid w:val="00E40302"/>
    <w:rsid w:val="00E45255"/>
    <w:rsid w:val="00E45F94"/>
    <w:rsid w:val="00E52AFE"/>
    <w:rsid w:val="00E76AE3"/>
    <w:rsid w:val="00E96E5C"/>
    <w:rsid w:val="00E978EA"/>
    <w:rsid w:val="00EB09B7"/>
    <w:rsid w:val="00EB21A7"/>
    <w:rsid w:val="00EB7419"/>
    <w:rsid w:val="00EC6F30"/>
    <w:rsid w:val="00EE157E"/>
    <w:rsid w:val="00EE2C6F"/>
    <w:rsid w:val="00EE7D7C"/>
    <w:rsid w:val="00EF2418"/>
    <w:rsid w:val="00EF2EE9"/>
    <w:rsid w:val="00F12ED3"/>
    <w:rsid w:val="00F211D7"/>
    <w:rsid w:val="00F21E95"/>
    <w:rsid w:val="00F23957"/>
    <w:rsid w:val="00F25D98"/>
    <w:rsid w:val="00F300FB"/>
    <w:rsid w:val="00F324B5"/>
    <w:rsid w:val="00F34F06"/>
    <w:rsid w:val="00F53C50"/>
    <w:rsid w:val="00F565B5"/>
    <w:rsid w:val="00F5788B"/>
    <w:rsid w:val="00F6568C"/>
    <w:rsid w:val="00F66A8C"/>
    <w:rsid w:val="00F677BD"/>
    <w:rsid w:val="00F678E1"/>
    <w:rsid w:val="00F87B76"/>
    <w:rsid w:val="00F91CA3"/>
    <w:rsid w:val="00F95B78"/>
    <w:rsid w:val="00FA5265"/>
    <w:rsid w:val="00FB6386"/>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437</TotalTime>
  <Pages>2</Pages>
  <Words>344</Words>
  <Characters>1961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264</cp:revision>
  <cp:lastPrinted>1899-12-31T23:00:00Z</cp:lastPrinted>
  <dcterms:created xsi:type="dcterms:W3CDTF">2020-02-03T08:32:00Z</dcterms:created>
  <dcterms:modified xsi:type="dcterms:W3CDTF">2023-02-17T14:49:00Z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